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2A9086" w14:textId="77777777" w:rsidR="004B4A92" w:rsidRDefault="004B4A92" w:rsidP="004B4A9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ETON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d.ca.1494)</w:t>
      </w:r>
    </w:p>
    <w:p w14:paraId="7CF750B9" w14:textId="77777777" w:rsidR="004B4A92" w:rsidRDefault="004B4A92" w:rsidP="004B4A92">
      <w:pPr>
        <w:pStyle w:val="NoSpacing"/>
        <w:rPr>
          <w:rFonts w:cs="Times New Roman"/>
          <w:szCs w:val="24"/>
        </w:rPr>
      </w:pPr>
    </w:p>
    <w:p w14:paraId="36E0C6B6" w14:textId="77777777" w:rsidR="004B4A92" w:rsidRDefault="004B4A92" w:rsidP="004B4A92">
      <w:pPr>
        <w:pStyle w:val="NoSpacing"/>
        <w:rPr>
          <w:rFonts w:cs="Times New Roman"/>
          <w:szCs w:val="24"/>
        </w:rPr>
      </w:pPr>
    </w:p>
    <w:p w14:paraId="6834178B" w14:textId="77777777" w:rsidR="004B4A92" w:rsidRDefault="004B4A92" w:rsidP="004B4A9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Jan.</w:t>
      </w:r>
      <w:r>
        <w:rPr>
          <w:rFonts w:cs="Times New Roman"/>
          <w:szCs w:val="24"/>
        </w:rPr>
        <w:tab/>
        <w:t>1494</w:t>
      </w:r>
      <w:r>
        <w:rPr>
          <w:rFonts w:cs="Times New Roman"/>
          <w:szCs w:val="24"/>
        </w:rPr>
        <w:tab/>
        <w:t xml:space="preserve">Writ of diem </w:t>
      </w:r>
      <w:proofErr w:type="spellStart"/>
      <w:r>
        <w:rPr>
          <w:rFonts w:cs="Times New Roman"/>
          <w:szCs w:val="24"/>
        </w:rPr>
        <w:t>clausit</w:t>
      </w:r>
      <w:proofErr w:type="spellEnd"/>
      <w:r>
        <w:rPr>
          <w:rFonts w:cs="Times New Roman"/>
          <w:szCs w:val="24"/>
        </w:rPr>
        <w:t xml:space="preserve"> extremum to the Escheator of Lincolnshire.</w:t>
      </w:r>
    </w:p>
    <w:p w14:paraId="31783120" w14:textId="77777777" w:rsidR="004B4A92" w:rsidRDefault="004B4A92" w:rsidP="004B4A9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1485-1509 p.197)</w:t>
      </w:r>
    </w:p>
    <w:p w14:paraId="6B01553D" w14:textId="77777777" w:rsidR="004B4A92" w:rsidRDefault="004B4A92" w:rsidP="004B4A92">
      <w:pPr>
        <w:pStyle w:val="NoSpacing"/>
        <w:rPr>
          <w:rFonts w:cs="Times New Roman"/>
          <w:szCs w:val="24"/>
        </w:rPr>
      </w:pPr>
    </w:p>
    <w:p w14:paraId="2D300357" w14:textId="77777777" w:rsidR="004B4A92" w:rsidRDefault="004B4A92" w:rsidP="004B4A92">
      <w:pPr>
        <w:pStyle w:val="NoSpacing"/>
        <w:rPr>
          <w:rFonts w:cs="Times New Roman"/>
          <w:szCs w:val="24"/>
        </w:rPr>
      </w:pPr>
    </w:p>
    <w:p w14:paraId="25FCF5F3" w14:textId="77777777" w:rsidR="004B4A92" w:rsidRDefault="004B4A92" w:rsidP="004B4A9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May 2024</w:t>
      </w:r>
    </w:p>
    <w:p w14:paraId="02C2042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F55CC4" w14:textId="77777777" w:rsidR="004B4A92" w:rsidRDefault="004B4A92" w:rsidP="009139A6">
      <w:r>
        <w:separator/>
      </w:r>
    </w:p>
  </w:endnote>
  <w:endnote w:type="continuationSeparator" w:id="0">
    <w:p w14:paraId="3FDCDAA5" w14:textId="77777777" w:rsidR="004B4A92" w:rsidRDefault="004B4A9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ED380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F54CD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0EBE2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3D7CAE" w14:textId="77777777" w:rsidR="004B4A92" w:rsidRDefault="004B4A92" w:rsidP="009139A6">
      <w:r>
        <w:separator/>
      </w:r>
    </w:p>
  </w:footnote>
  <w:footnote w:type="continuationSeparator" w:id="0">
    <w:p w14:paraId="5B894A27" w14:textId="77777777" w:rsidR="004B4A92" w:rsidRDefault="004B4A9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8680A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00803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6A380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A92"/>
    <w:rsid w:val="000666E0"/>
    <w:rsid w:val="002510B7"/>
    <w:rsid w:val="00270799"/>
    <w:rsid w:val="003A7117"/>
    <w:rsid w:val="004B4A92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282243"/>
  <w15:chartTrackingRefBased/>
  <w15:docId w15:val="{A25B29FE-0CCE-46E1-A10F-CB2A0A2A6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2024-05-14T19:45:00Z</dcterms:created>
  <dcterms:modified xsi:type="dcterms:W3CDTF">2024-05-14T19:45:00Z</dcterms:modified>
</cp:coreProperties>
</file>